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Gloucestershire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Gloucestershire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Gloucestershire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Gloucestershire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Gloucestershire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Gloucestershire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47.4% </w:t>
      </w:r>
      <w:r w:rsidRPr="004747BF">
        <w:rPr>
          <w:rFonts w:ascii="Libre Franklin Light" w:eastAsia="Times New Roman" w:hAnsi="Libre Franklin Light" w:cs="Calibri Light"/>
        </w:rPr>
        <w:t xml:space="preserve">of those respondents classified as PGSI 8+ in South Gloucestershire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Gloucestershire is estimated to be </w:t>
      </w:r>
      <w:r w:rsidRPr="00773DF7">
        <w:rPr>
          <w:rFonts w:ascii="Libre Franklin Light" w:eastAsia="Times New Roman" w:hAnsi="Libre Franklin Light" w:cs="Calibri Light"/>
          <w:b/>
          <w:bCs/>
          <w:color w:val="C45911" w:themeColor="accent2" w:themeShade="BF"/>
        </w:rPr>
        <w:t xml:space="preserve">£4,343,386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Gloucestershire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Gloucestershire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Gloucestershire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Gloucestershire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Gloucester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Gloucestershire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Gloucester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Gloucestershire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Gloucestershire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47.4%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Gloucester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Gloucestershire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Gloucestershire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Gloucestershire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Gloucestershire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Gloucestershire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Gloucestershire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£4,343,386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Gloucestershire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£70,747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£1,463,080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£104,810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£29,478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£54,043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£2,621,228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£4,343,386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Gloucestershire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Gloucestershire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Gloucestershire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Gloucestershire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Gloucestershire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Gloucestershire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Gloucestershire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Gloucestershire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Gloucestershire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Gloucestershire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Gloucestershire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Gloucestershire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AD92B88-83FA-4E9C-ADD3-067E7034B32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